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7B23754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1E91E9FA" w14:textId="77777777" w:rsidR="00FD1CFD" w:rsidRDefault="00FD1CFD" w:rsidP="00940F19">
            <w:pPr>
              <w:rPr>
                <w:sz w:val="16"/>
                <w:szCs w:val="16"/>
              </w:rPr>
            </w:pPr>
          </w:p>
          <w:p w14:paraId="5EC9E12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Vergabestelle</w:t>
            </w:r>
          </w:p>
          <w:p w14:paraId="01CE898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Kreis Recklinghausen</w:t>
            </w:r>
          </w:p>
          <w:p w14:paraId="6B7DDD85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Kurt-Schumacher-Allee 1</w:t>
            </w:r>
          </w:p>
          <w:p w14:paraId="4D09CD89" w14:textId="56A83858" w:rsidR="00FD1CFD" w:rsidRPr="006E2374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45657 Recklinghausen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41F08B76" w:rsidR="000D2F1B" w:rsidRPr="008F6547" w:rsidRDefault="00E24684" w:rsidP="00940F19">
            <w:r>
              <w:t>Kreishaus Sanierung</w:t>
            </w:r>
            <w:r w:rsidR="007421EF">
              <w:t xml:space="preserve"> Recklinghausen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72FFA1EC" w:rsidR="000D2F1B" w:rsidRPr="008F6547" w:rsidRDefault="00FD1CFD" w:rsidP="00940F19">
            <w:r>
              <w:t>(ZV)2</w:t>
            </w:r>
            <w:r w:rsidR="007F1974">
              <w:t>3</w:t>
            </w:r>
            <w:r>
              <w:t>-</w:t>
            </w:r>
            <w:r w:rsidR="00D61309">
              <w:t>008</w:t>
            </w:r>
            <w:r w:rsidR="001A00A5">
              <w:t>/26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30896C6D" w:rsidR="000D2F1B" w:rsidRPr="008F6547" w:rsidRDefault="00E24684" w:rsidP="00940F19">
            <w:r>
              <w:t xml:space="preserve">VE </w:t>
            </w:r>
            <w:r w:rsidR="004D0DA8">
              <w:t>2.</w:t>
            </w:r>
            <w:r w:rsidR="00D61309">
              <w:t>325 Schlosserarbeiten</w:t>
            </w:r>
            <w:r w:rsidR="004D0DA8">
              <w:t xml:space="preserve"> 2</w:t>
            </w:r>
            <w:r>
              <w:t>. BA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950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1200"/>
        <w:gridCol w:w="283"/>
      </w:tblGrid>
      <w:tr w:rsidR="00F44312" w:rsidRPr="00D1009B" w14:paraId="5F589C09" w14:textId="77777777" w:rsidTr="00EC26B9">
        <w:trPr>
          <w:trHeight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3C82FE8D" w14:textId="77777777" w:rsidR="00EC26B9" w:rsidRDefault="00EC26B9" w:rsidP="00EC26B9"/>
          <w:p w14:paraId="086C2E8F" w14:textId="39B5AAB7" w:rsidR="00EC26B9" w:rsidRDefault="00EC26B9" w:rsidP="003C0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2" w:right="27"/>
            </w:pPr>
            <w:r w:rsidRPr="00387068">
              <w:rPr>
                <w:b/>
              </w:rPr>
              <w:t>Mit Abgabe des Angebots wird anerkannt, dass ausschließlich die im Formblatt 211 genannten Unterlagen Vertragsbe</w:t>
            </w:r>
            <w:r w:rsidR="00251F28">
              <w:rPr>
                <w:b/>
              </w:rPr>
              <w:t>dingungen</w:t>
            </w:r>
            <w:r w:rsidRPr="00387068">
              <w:rPr>
                <w:b/>
              </w:rPr>
              <w:t xml:space="preserve"> werden.</w:t>
            </w:r>
          </w:p>
          <w:p w14:paraId="515D06F3" w14:textId="77777777" w:rsidR="00F44312" w:rsidRDefault="00F44312" w:rsidP="00F44312">
            <w:pPr>
              <w:rPr>
                <w:b/>
                <w:sz w:val="16"/>
                <w:szCs w:val="16"/>
              </w:rPr>
            </w:pPr>
          </w:p>
          <w:p w14:paraId="1C9C5816" w14:textId="78E06F57" w:rsidR="00EC26B9" w:rsidRPr="00D1009B" w:rsidRDefault="00EC26B9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9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9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EC26B9">
        <w:trPr>
          <w:gridAfter w:val="1"/>
          <w:wAfter w:w="283" w:type="dxa"/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EC26B9">
        <w:trPr>
          <w:gridAfter w:val="1"/>
          <w:wAfter w:w="283" w:type="dxa"/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EC26B9">
        <w:trPr>
          <w:gridAfter w:val="1"/>
          <w:wAfter w:w="283" w:type="dxa"/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7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EC26B9">
        <w:trPr>
          <w:gridAfter w:val="1"/>
          <w:wAfter w:w="283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4A3B8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4A3B8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4"/>
            </w:r>
          </w:p>
        </w:tc>
      </w:tr>
      <w:tr w:rsidR="00F44312" w:rsidRPr="00410951" w14:paraId="0EE3853C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4A3B8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4A3B8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E92DDD" w:rsidRPr="00410951" w14:paraId="6362569B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6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EC26B9">
        <w:trPr>
          <w:gridAfter w:val="1"/>
          <w:wAfter w:w="283" w:type="dxa"/>
          <w:cantSplit/>
          <w:trHeight w:val="170"/>
        </w:trPr>
        <w:tc>
          <w:tcPr>
            <w:tcW w:w="9667" w:type="dxa"/>
            <w:gridSpan w:val="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EC26B9">
        <w:trPr>
          <w:gridAfter w:val="1"/>
          <w:wAfter w:w="283" w:type="dxa"/>
          <w:cantSplit/>
          <w:trHeight w:val="1701"/>
        </w:trPr>
        <w:tc>
          <w:tcPr>
            <w:tcW w:w="9667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A55B3" w14:textId="77777777" w:rsidR="009E0A2E" w:rsidRDefault="009E0A2E">
      <w:r>
        <w:separator/>
      </w:r>
    </w:p>
    <w:p w14:paraId="64D68240" w14:textId="77777777" w:rsidR="009E0A2E" w:rsidRDefault="009E0A2E"/>
    <w:p w14:paraId="144FC35E" w14:textId="77777777" w:rsidR="009E0A2E" w:rsidRDefault="009E0A2E"/>
  </w:endnote>
  <w:endnote w:type="continuationSeparator" w:id="0">
    <w:p w14:paraId="43F8E182" w14:textId="77777777" w:rsidR="009E0A2E" w:rsidRDefault="009E0A2E">
      <w:r>
        <w:continuationSeparator/>
      </w:r>
    </w:p>
    <w:p w14:paraId="3DF00CBF" w14:textId="77777777" w:rsidR="009E0A2E" w:rsidRDefault="009E0A2E"/>
    <w:p w14:paraId="3D25D108" w14:textId="77777777" w:rsidR="009E0A2E" w:rsidRDefault="009E0A2E"/>
  </w:endnote>
  <w:endnote w:type="continuationNotice" w:id="1">
    <w:p w14:paraId="5FD39F89" w14:textId="77777777" w:rsidR="009E0A2E" w:rsidRDefault="009E0A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96F46" w14:textId="77777777" w:rsidR="009E0A2E" w:rsidRDefault="009E0A2E" w:rsidP="00026D23">
      <w:r>
        <w:separator/>
      </w:r>
    </w:p>
  </w:footnote>
  <w:footnote w:type="continuationSeparator" w:id="0">
    <w:p w14:paraId="028DB3CC" w14:textId="77777777" w:rsidR="009E0A2E" w:rsidRDefault="009E0A2E">
      <w:r>
        <w:continuationSeparator/>
      </w:r>
    </w:p>
    <w:p w14:paraId="113739B5" w14:textId="77777777" w:rsidR="009E0A2E" w:rsidRDefault="009E0A2E"/>
    <w:p w14:paraId="0EAD88C3" w14:textId="77777777" w:rsidR="009E0A2E" w:rsidRDefault="009E0A2E"/>
  </w:footnote>
  <w:footnote w:type="continuationNotice" w:id="1">
    <w:p w14:paraId="4C0C6FBB" w14:textId="77777777" w:rsidR="009E0A2E" w:rsidRDefault="009E0A2E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4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46577526">
    <w:abstractNumId w:val="1"/>
  </w:num>
  <w:num w:numId="2" w16cid:durableId="1497039940">
    <w:abstractNumId w:val="7"/>
  </w:num>
  <w:num w:numId="3" w16cid:durableId="193003628">
    <w:abstractNumId w:val="9"/>
  </w:num>
  <w:num w:numId="4" w16cid:durableId="65809819">
    <w:abstractNumId w:val="23"/>
  </w:num>
  <w:num w:numId="5" w16cid:durableId="862550740">
    <w:abstractNumId w:val="11"/>
  </w:num>
  <w:num w:numId="6" w16cid:durableId="777331052">
    <w:abstractNumId w:val="3"/>
  </w:num>
  <w:num w:numId="7" w16cid:durableId="1415207602">
    <w:abstractNumId w:val="14"/>
  </w:num>
  <w:num w:numId="8" w16cid:durableId="2015376117">
    <w:abstractNumId w:val="10"/>
  </w:num>
  <w:num w:numId="9" w16cid:durableId="1035621890">
    <w:abstractNumId w:val="22"/>
  </w:num>
  <w:num w:numId="10" w16cid:durableId="109128832">
    <w:abstractNumId w:val="6"/>
  </w:num>
  <w:num w:numId="11" w16cid:durableId="1903101024">
    <w:abstractNumId w:val="13"/>
  </w:num>
  <w:num w:numId="12" w16cid:durableId="1214578693">
    <w:abstractNumId w:val="13"/>
  </w:num>
  <w:num w:numId="13" w16cid:durableId="575407220">
    <w:abstractNumId w:val="13"/>
  </w:num>
  <w:num w:numId="14" w16cid:durableId="904338934">
    <w:abstractNumId w:val="13"/>
  </w:num>
  <w:num w:numId="15" w16cid:durableId="1227374090">
    <w:abstractNumId w:val="13"/>
  </w:num>
  <w:num w:numId="16" w16cid:durableId="2019116992">
    <w:abstractNumId w:val="2"/>
  </w:num>
  <w:num w:numId="17" w16cid:durableId="490409598">
    <w:abstractNumId w:val="2"/>
  </w:num>
  <w:num w:numId="18" w16cid:durableId="1476331626">
    <w:abstractNumId w:val="18"/>
  </w:num>
  <w:num w:numId="19" w16cid:durableId="738752067">
    <w:abstractNumId w:val="15"/>
  </w:num>
  <w:num w:numId="20" w16cid:durableId="465511266">
    <w:abstractNumId w:val="12"/>
  </w:num>
  <w:num w:numId="21" w16cid:durableId="391082625">
    <w:abstractNumId w:val="8"/>
  </w:num>
  <w:num w:numId="22" w16cid:durableId="2023041973">
    <w:abstractNumId w:val="0"/>
  </w:num>
  <w:num w:numId="23" w16cid:durableId="2094009541">
    <w:abstractNumId w:val="17"/>
  </w:num>
  <w:num w:numId="24" w16cid:durableId="797722890">
    <w:abstractNumId w:val="20"/>
  </w:num>
  <w:num w:numId="25" w16cid:durableId="398095802">
    <w:abstractNumId w:val="21"/>
  </w:num>
  <w:num w:numId="26" w16cid:durableId="984505305">
    <w:abstractNumId w:val="4"/>
  </w:num>
  <w:num w:numId="27" w16cid:durableId="1503932372">
    <w:abstractNumId w:val="16"/>
  </w:num>
  <w:num w:numId="28" w16cid:durableId="1841306884">
    <w:abstractNumId w:val="19"/>
  </w:num>
  <w:num w:numId="29" w16cid:durableId="994728131">
    <w:abstractNumId w:val="2"/>
  </w:num>
  <w:num w:numId="30" w16cid:durableId="265238100">
    <w:abstractNumId w:val="2"/>
  </w:num>
  <w:num w:numId="31" w16cid:durableId="661809221">
    <w:abstractNumId w:val="2"/>
  </w:num>
  <w:num w:numId="32" w16cid:durableId="200480792">
    <w:abstractNumId w:val="2"/>
  </w:num>
  <w:num w:numId="33" w16cid:durableId="9420366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2C07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28F4"/>
    <w:rsid w:val="00126ACC"/>
    <w:rsid w:val="00127C79"/>
    <w:rsid w:val="0013068A"/>
    <w:rsid w:val="00134A13"/>
    <w:rsid w:val="00140608"/>
    <w:rsid w:val="001426F7"/>
    <w:rsid w:val="00147998"/>
    <w:rsid w:val="00147B13"/>
    <w:rsid w:val="001500DC"/>
    <w:rsid w:val="001518F2"/>
    <w:rsid w:val="00154EED"/>
    <w:rsid w:val="001954E4"/>
    <w:rsid w:val="001A00A5"/>
    <w:rsid w:val="001A1B62"/>
    <w:rsid w:val="001A6205"/>
    <w:rsid w:val="001B705C"/>
    <w:rsid w:val="001C1252"/>
    <w:rsid w:val="001C339D"/>
    <w:rsid w:val="001C3E5C"/>
    <w:rsid w:val="001C509D"/>
    <w:rsid w:val="001C60F2"/>
    <w:rsid w:val="001D0DFF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47879"/>
    <w:rsid w:val="002517FD"/>
    <w:rsid w:val="00251A0A"/>
    <w:rsid w:val="00251F28"/>
    <w:rsid w:val="00254625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6819"/>
    <w:rsid w:val="003A70D7"/>
    <w:rsid w:val="003B6B2A"/>
    <w:rsid w:val="003B6F65"/>
    <w:rsid w:val="003B6F8A"/>
    <w:rsid w:val="003B7BE2"/>
    <w:rsid w:val="003C00B5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3125"/>
    <w:rsid w:val="00435DB1"/>
    <w:rsid w:val="0044202E"/>
    <w:rsid w:val="0044759B"/>
    <w:rsid w:val="0045228F"/>
    <w:rsid w:val="00454471"/>
    <w:rsid w:val="004550AB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3B8B"/>
    <w:rsid w:val="004B024C"/>
    <w:rsid w:val="004C19E2"/>
    <w:rsid w:val="004C30C8"/>
    <w:rsid w:val="004C3362"/>
    <w:rsid w:val="004C4880"/>
    <w:rsid w:val="004C5609"/>
    <w:rsid w:val="004C5C64"/>
    <w:rsid w:val="004D0DA8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26DEF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21EF"/>
    <w:rsid w:val="00745C15"/>
    <w:rsid w:val="007531A1"/>
    <w:rsid w:val="007633C2"/>
    <w:rsid w:val="0076461A"/>
    <w:rsid w:val="007662D1"/>
    <w:rsid w:val="007670D9"/>
    <w:rsid w:val="00767D97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D6522"/>
    <w:rsid w:val="007E2F05"/>
    <w:rsid w:val="007E61DB"/>
    <w:rsid w:val="007E7294"/>
    <w:rsid w:val="007F197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7AD8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022A"/>
    <w:rsid w:val="009515C7"/>
    <w:rsid w:val="00953C73"/>
    <w:rsid w:val="009555C5"/>
    <w:rsid w:val="00962412"/>
    <w:rsid w:val="00967807"/>
    <w:rsid w:val="0097166A"/>
    <w:rsid w:val="00977A6F"/>
    <w:rsid w:val="00987558"/>
    <w:rsid w:val="00991A98"/>
    <w:rsid w:val="00995989"/>
    <w:rsid w:val="009A3215"/>
    <w:rsid w:val="009A75F3"/>
    <w:rsid w:val="009B37A2"/>
    <w:rsid w:val="009B5456"/>
    <w:rsid w:val="009C14BE"/>
    <w:rsid w:val="009D2B81"/>
    <w:rsid w:val="009D3CC0"/>
    <w:rsid w:val="009D5046"/>
    <w:rsid w:val="009E0802"/>
    <w:rsid w:val="009E0A2E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5794"/>
    <w:rsid w:val="00B9630B"/>
    <w:rsid w:val="00B96ADB"/>
    <w:rsid w:val="00B97391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463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383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56AB9"/>
    <w:rsid w:val="00D6072E"/>
    <w:rsid w:val="00D61309"/>
    <w:rsid w:val="00D6465F"/>
    <w:rsid w:val="00D64A5D"/>
    <w:rsid w:val="00D66680"/>
    <w:rsid w:val="00D73780"/>
    <w:rsid w:val="00D8356B"/>
    <w:rsid w:val="00D91DC7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DF7A06"/>
    <w:rsid w:val="00E02FAA"/>
    <w:rsid w:val="00E05D8D"/>
    <w:rsid w:val="00E1197E"/>
    <w:rsid w:val="00E2142E"/>
    <w:rsid w:val="00E24684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26B9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1CFD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92ED76F"/>
  <w15:docId w15:val="{8EDA4440-4BFE-49EE-9B1C-2081CC66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D6DB5-B0D4-48C8-A73C-9CF274F9F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557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König, R.</cp:lastModifiedBy>
  <cp:revision>25</cp:revision>
  <cp:lastPrinted>2019-04-10T06:42:00Z</cp:lastPrinted>
  <dcterms:created xsi:type="dcterms:W3CDTF">2019-04-30T08:20:00Z</dcterms:created>
  <dcterms:modified xsi:type="dcterms:W3CDTF">2026-02-10T12:17:00Z</dcterms:modified>
</cp:coreProperties>
</file>